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026A" w:rsidP="00137312" w:rsidRDefault="00BD026A" w14:paraId="6556B9AE" w14:textId="4BEDFBBF">
      <w:pPr>
        <w:pStyle w:val="Tittel"/>
      </w:pPr>
      <w:r w:rsidR="00BD026A">
        <w:rPr/>
        <w:t xml:space="preserve">Vedlegg </w:t>
      </w:r>
      <w:r w:rsidR="0D4AD08A">
        <w:rPr/>
        <w:t>6</w:t>
      </w:r>
      <w:r w:rsidR="76C6B24F">
        <w:rPr/>
        <w:t xml:space="preserve"> </w:t>
      </w:r>
      <w:r w:rsidR="00BD026A">
        <w:rPr/>
        <w:t>Morselskapsgaranti</w:t>
      </w:r>
    </w:p>
    <w:p w:rsidR="00BD026A" w:rsidP="00137312" w:rsidRDefault="00BD026A" w14:paraId="4B1E34A2" w14:textId="77777777"/>
    <w:p w:rsidR="00BD026A" w:rsidP="21BCACB3" w:rsidRDefault="00BD026A" w14:paraId="1E7C328A" w14:textId="79B1E73D">
      <w:pPr>
        <w:pStyle w:val="Normal"/>
      </w:pPr>
      <w:r w:rsidR="00BD026A">
        <w:rPr/>
        <w:t xml:space="preserve">Denne garantien er gitt av </w:t>
      </w:r>
      <w:r w:rsidRPr="21BCACB3" w:rsidR="00BD026A">
        <w:rPr>
          <w:color w:val="1A588E" w:themeColor="background2" w:themeTint="FF" w:themeShade="80"/>
        </w:rPr>
        <w:t>[firma]</w:t>
      </w:r>
      <w:r w:rsidR="00BD026A">
        <w:rPr/>
        <w:t xml:space="preserve"> </w:t>
      </w:r>
      <w:r w:rsidR="00BD026A">
        <w:rPr/>
        <w:t xml:space="preserve">(heretter kalt Morselskapet) org. nr. </w:t>
      </w:r>
      <w:r w:rsidRPr="21BCACB3" w:rsidR="00BD026A">
        <w:rPr>
          <w:color w:val="1A588E" w:themeColor="background2" w:themeTint="FF" w:themeShade="80"/>
        </w:rPr>
        <w:t xml:space="preserve">xxx </w:t>
      </w:r>
      <w:r w:rsidRPr="21BCACB3" w:rsidR="00BD026A">
        <w:rPr>
          <w:color w:val="1A588E" w:themeColor="background2" w:themeTint="FF" w:themeShade="80"/>
        </w:rPr>
        <w:t>xxx</w:t>
      </w:r>
      <w:r w:rsidRPr="21BCACB3" w:rsidR="00BD026A">
        <w:rPr>
          <w:color w:val="1A588E" w:themeColor="background2" w:themeTint="FF" w:themeShade="80"/>
        </w:rPr>
        <w:t xml:space="preserve"> </w:t>
      </w:r>
      <w:r w:rsidRPr="21BCACB3" w:rsidR="00BD026A">
        <w:rPr>
          <w:color w:val="1A588E" w:themeColor="background2" w:themeTint="FF" w:themeShade="80"/>
        </w:rPr>
        <w:t>xxx</w:t>
      </w:r>
      <w:r w:rsidRPr="21BCACB3" w:rsidR="00BD026A">
        <w:rPr>
          <w:color w:val="1A588E" w:themeColor="background2" w:themeTint="FF" w:themeShade="80"/>
        </w:rPr>
        <w:t xml:space="preserve"> </w:t>
      </w:r>
      <w:r w:rsidR="00BD026A">
        <w:rPr/>
        <w:t>til</w:t>
      </w:r>
      <w:r w:rsidR="58D0FDC1">
        <w:rPr/>
        <w:t xml:space="preserve"> Helse Midt-Norge RHF.</w:t>
      </w:r>
    </w:p>
    <w:p w:rsidR="00BD026A" w:rsidP="00137312" w:rsidRDefault="00BD026A" w14:paraId="0C8A76F8" w14:textId="58F55BBF">
      <w:r w:rsidR="00BD026A">
        <w:rPr/>
        <w:t>Morselskapet garanterer med dette</w:t>
      </w:r>
      <w:r w:rsidR="7CAAB9CD">
        <w:rPr/>
        <w:t xml:space="preserve"> </w:t>
      </w:r>
      <w:r w:rsidR="00BD026A">
        <w:rPr/>
        <w:t xml:space="preserve">Datterselskapets fulle gjennomføring av alle forpliktelser Datterselskapet inngår slik det </w:t>
      </w:r>
      <w:r w:rsidR="00BD026A">
        <w:rPr/>
        <w:t>fremgår</w:t>
      </w:r>
      <w:r w:rsidR="00BD026A">
        <w:rPr/>
        <w:t xml:space="preserve"> av en eventuell kontrakt </w:t>
      </w:r>
      <w:r w:rsidR="7C0A5114">
        <w:rPr/>
        <w:t xml:space="preserve">med </w:t>
      </w:r>
      <w:r w:rsidR="39DE9A24">
        <w:rPr/>
        <w:t>Helse Midt-Norge RHF.</w:t>
      </w:r>
    </w:p>
    <w:p w:rsidR="00BD026A" w:rsidP="00137312" w:rsidRDefault="00BD026A" w14:paraId="3702C024" w14:textId="434A4C98">
      <w:r w:rsidR="00BD026A">
        <w:rPr/>
        <w:t xml:space="preserve">Dersom Datterselskapet ikke oppfyller en eller flere av kontraktens betingelser eller noe annet forhold eller sak </w:t>
      </w:r>
      <w:r w:rsidR="00BD026A">
        <w:rPr/>
        <w:t>vedrørende</w:t>
      </w:r>
      <w:r w:rsidR="00BD026A">
        <w:rPr/>
        <w:t xml:space="preserve"> kontrakten, i</w:t>
      </w:r>
      <w:r w:rsidR="00BD026A">
        <w:rPr/>
        <w:t>nkludert betaling av vederlag i samsvar med denne</w:t>
      </w:r>
      <w:r w:rsidR="00BD026A">
        <w:rPr/>
        <w:t>,</w:t>
      </w:r>
      <w:r w:rsidR="00BD026A">
        <w:rPr/>
        <w:t xml:space="preserve"> som skal etterkommes av Datterselskapet</w:t>
      </w:r>
      <w:r w:rsidR="4FB431C0">
        <w:rPr/>
        <w:t xml:space="preserve"> </w:t>
      </w:r>
      <w:r w:rsidR="00BD026A">
        <w:rPr/>
        <w:t xml:space="preserve">skal Morselskapet </w:t>
      </w:r>
      <w:r w:rsidR="00BD026A">
        <w:rPr/>
        <w:t>gjennomføre</w:t>
      </w:r>
      <w:r w:rsidR="49486966">
        <w:rPr/>
        <w:t xml:space="preserve"> </w:t>
      </w:r>
      <w:r w:rsidR="00BD026A">
        <w:rPr/>
        <w:t>eller</w:t>
      </w:r>
      <w:r w:rsidR="00BD026A">
        <w:rPr/>
        <w:t xml:space="preserve"> </w:t>
      </w:r>
      <w:r w:rsidR="00BD026A">
        <w:rPr/>
        <w:t>bevirke</w:t>
      </w:r>
      <w:r w:rsidR="00BD026A">
        <w:rPr/>
        <w:t xml:space="preserve"> til gjennomføring av alle kontraktens betingelser og betale ethvert beløp som er skyldig grunnet Datterselskapets manglende oppfyllelse av kontraktens betingelser.</w:t>
      </w:r>
    </w:p>
    <w:p w:rsidR="00BD026A" w:rsidP="21BCACB3" w:rsidRDefault="00BD026A" w14:paraId="7F91F9D2" w14:textId="4454CA42">
      <w:pPr>
        <w:pStyle w:val="Normal"/>
      </w:pPr>
      <w:r w:rsidR="00BD026A">
        <w:rPr/>
        <w:t xml:space="preserve">Morselskapet inngår avtale og samtykker med </w:t>
      </w:r>
      <w:r w:rsidR="446C6B00">
        <w:rPr/>
        <w:t>Helse Midt-Norge RHF</w:t>
      </w:r>
      <w:r w:rsidR="00BD026A">
        <w:rPr/>
        <w:t xml:space="preserve"> </w:t>
      </w:r>
      <w:r w:rsidR="00BD026A">
        <w:rPr/>
        <w:t>om</w:t>
      </w:r>
      <w:r w:rsidR="00BD026A">
        <w:rPr/>
        <w:t xml:space="preserve"> at:</w:t>
      </w:r>
    </w:p>
    <w:p w:rsidR="00BD026A" w:rsidP="00BD026A" w:rsidRDefault="00BD026A" w14:paraId="1E29D7D7" w14:textId="77777777">
      <w:pPr>
        <w:pStyle w:val="Listeavsnitt"/>
        <w:numPr>
          <w:ilvl w:val="0"/>
          <w:numId w:val="1"/>
        </w:numPr>
      </w:pPr>
      <w:r>
        <w:t>enhver endring av kontraktens betingelser,</w:t>
      </w:r>
    </w:p>
    <w:p w:rsidR="00BD026A" w:rsidP="00BD026A" w:rsidRDefault="00BD026A" w14:paraId="464A11F8" w14:textId="77777777">
      <w:pPr>
        <w:pStyle w:val="Listeavsnitt"/>
        <w:numPr>
          <w:ilvl w:val="0"/>
          <w:numId w:val="1"/>
        </w:numPr>
      </w:pPr>
      <w:r>
        <w:t>enhver modifikasjon av kontrakten,</w:t>
      </w:r>
    </w:p>
    <w:p w:rsidR="00BD026A" w:rsidP="00BD026A" w:rsidRDefault="00BD026A" w14:paraId="22A04025" w14:textId="77777777">
      <w:pPr>
        <w:pStyle w:val="Listeavsnitt"/>
        <w:numPr>
          <w:ilvl w:val="0"/>
          <w:numId w:val="1"/>
        </w:numPr>
      </w:pPr>
      <w:r>
        <w:t>en eventuell overenskomst om et oppdrag, eller inngåelsen av en kontrakt, og</w:t>
      </w:r>
    </w:p>
    <w:p w:rsidR="00BD026A" w:rsidP="00BD026A" w:rsidRDefault="00BD026A" w14:paraId="78C9983D" w14:textId="77777777">
      <w:pPr>
        <w:pStyle w:val="Listeavsnitt"/>
        <w:numPr>
          <w:ilvl w:val="0"/>
          <w:numId w:val="1"/>
        </w:numPr>
      </w:pPr>
      <w:r>
        <w:t xml:space="preserve">innrømmelse av henstand eller forlengelse av tidsfrister for Datterselskapet, </w:t>
      </w:r>
    </w:p>
    <w:p w:rsidR="00BD026A" w:rsidP="00137312" w:rsidRDefault="00BD026A" w14:paraId="68E26354" w14:textId="77777777">
      <w:r>
        <w:t>kan alle eller enkeltvis bli inngått og utført uten at Morselskapet informeres og uten at det på noen måte påvirker, endrer eller frigjør Morselskapet fra dets forpliktelser etter denne garantien. Morselskapet bekrefter videre at denne garanti avgis uten forbehold.</w:t>
      </w:r>
    </w:p>
    <w:p w:rsidR="00BD026A" w:rsidP="00137312" w:rsidRDefault="00BD026A" w14:paraId="5009816E" w14:textId="77777777"/>
    <w:p w:rsidR="00BD026A" w:rsidP="00137312" w:rsidRDefault="00BD026A" w14:paraId="17B732BA" w14:textId="77777777"/>
    <w:p w:rsidR="00BD026A" w:rsidP="00137312" w:rsidRDefault="00BD026A" w14:paraId="6A21D446" w14:textId="77777777">
      <w:r>
        <w:t xml:space="preserve">Underskrevet på vegne av Morselskapet </w:t>
      </w:r>
    </w:p>
    <w:p w:rsidR="00BD026A" w:rsidP="00137312" w:rsidRDefault="00BD026A" w14:paraId="2ED95EF1" w14:textId="77777777"/>
    <w:p w:rsidRPr="00512B3B" w:rsidR="00512B3B" w:rsidP="008F2B11" w:rsidRDefault="00BD026A" w14:paraId="04A9F843" w14:textId="2216F092">
      <w:r>
        <w:t>___________________________</w:t>
      </w:r>
      <w:r w:rsidR="00CC7357">
        <w:tab/>
      </w:r>
      <w:r w:rsidR="00CC7357">
        <w:t>__________________________________________________</w:t>
      </w:r>
      <w:r w:rsidR="00CC7357">
        <w:br/>
      </w:r>
      <w:r w:rsidR="00CC7357">
        <w:t>Sted og Dato</w:t>
      </w:r>
      <w:r w:rsidR="00CC7357">
        <w:tab/>
      </w:r>
      <w:r w:rsidR="00CC7357">
        <w:tab/>
      </w:r>
      <w:r w:rsidR="00CC7357">
        <w:tab/>
      </w:r>
      <w:r w:rsidR="00CC7357">
        <w:tab/>
      </w:r>
      <w:r w:rsidR="00CC7357">
        <w:t>Navn og Tittel</w:t>
      </w:r>
    </w:p>
    <w:sectPr w:rsidRPr="00512B3B" w:rsidR="00512B3B" w:rsidSect="00172E83">
      <w:footerReference w:type="even"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593C" w:rsidP="008A6B54" w:rsidRDefault="00C2593C" w14:paraId="10DC1FA3" w14:textId="77777777">
      <w:pPr>
        <w:spacing w:after="0" w:line="240" w:lineRule="auto"/>
      </w:pPr>
      <w:r>
        <w:separator/>
      </w:r>
    </w:p>
  </w:endnote>
  <w:endnote w:type="continuationSeparator" w:id="0">
    <w:p w:rsidR="00C2593C" w:rsidP="008A6B54" w:rsidRDefault="00C2593C" w14:paraId="5EBEA51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panose1 w:val="020B0604030504040204"/>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AF10E5" w:rsidRDefault="00AF10E5" w14:paraId="5A3DBA3E" w14:textId="4303A972">
    <w:pPr>
      <w:pStyle w:val="Bunntekst"/>
    </w:pPr>
    <w:r>
      <w:rPr>
        <w:noProof/>
      </w:rPr>
      <mc:AlternateContent>
        <mc:Choice Requires="wps">
          <w:drawing>
            <wp:anchor distT="0" distB="0" distL="0" distR="0" simplePos="0" relativeHeight="251659264" behindDoc="0" locked="0" layoutInCell="1" allowOverlap="1" wp14:anchorId="7E8864BC" wp14:editId="2319D101">
              <wp:simplePos x="635" y="635"/>
              <wp:positionH relativeFrom="page">
                <wp:align>left</wp:align>
              </wp:positionH>
              <wp:positionV relativeFrom="page">
                <wp:align>bottom</wp:align>
              </wp:positionV>
              <wp:extent cx="444500" cy="295275"/>
              <wp:effectExtent l="0" t="0" r="12700" b="0"/>
              <wp:wrapNone/>
              <wp:docPr id="2"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AF10E5" w:rsidR="00AF10E5" w:rsidP="00AF10E5" w:rsidRDefault="00AF10E5" w14:paraId="23D75539" w14:textId="16ED27BA">
                          <w:pPr>
                            <w:spacing w:after="0"/>
                            <w:rPr>
                              <w:rFonts w:ascii="Calibri" w:hAnsi="Calibri" w:eastAsia="Calibri" w:cs="Calibri"/>
                              <w:noProof/>
                              <w:color w:val="000000"/>
                              <w:sz w:val="12"/>
                              <w:szCs w:val="12"/>
                            </w:rPr>
                          </w:pPr>
                          <w:r w:rsidRPr="00AF10E5">
                            <w:rPr>
                              <w:rFonts w:ascii="Calibri" w:hAnsi="Calibri" w:eastAsia="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26A224F5">
            <v:shapetype id="_x0000_t202" coordsize="21600,21600" o:spt="202" path="m,l,21600r21600,l21600,xe" w14:anchorId="7E8864BC">
              <v:stroke joinstyle="miter"/>
              <v:path gradientshapeok="t" o:connecttype="rect"/>
            </v:shapetype>
            <v:shape id="Tekstboks 2" style="position:absolute;margin-left:0;margin-top:0;width:35pt;height:23.25pt;z-index:251659264;visibility:visible;mso-wrap-style:none;mso-wrap-distance-left:0;mso-wrap-distance-top:0;mso-wrap-distance-right:0;mso-wrap-distance-bottom:0;mso-position-horizontal:left;mso-position-horizontal-relative:page;mso-position-vertical:bottom;mso-position-vertical-relative:page;v-text-anchor:bottom"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v:fill o:detectmouseclick="t"/>
              <v:textbox style="mso-fit-shape-to-text:t" inset="20pt,0,0,15pt">
                <w:txbxContent>
                  <w:p w:rsidRPr="00AF10E5" w:rsidR="00AF10E5" w:rsidP="00AF10E5" w:rsidRDefault="00AF10E5" w14:paraId="49C3E10F" w14:textId="16ED27BA">
                    <w:pPr>
                      <w:spacing w:after="0"/>
                      <w:rPr>
                        <w:rFonts w:ascii="Calibri" w:hAnsi="Calibri" w:eastAsia="Calibri" w:cs="Calibri"/>
                        <w:noProof/>
                        <w:color w:val="000000"/>
                        <w:sz w:val="12"/>
                        <w:szCs w:val="12"/>
                      </w:rPr>
                    </w:pPr>
                    <w:r w:rsidRPr="00AF10E5">
                      <w:rPr>
                        <w:rFonts w:ascii="Calibri" w:hAnsi="Calibri" w:eastAsia="Calibri" w:cs="Calibri"/>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01190D" w:rsidTr="00413353" w14:paraId="3BAC16C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01190D" w:rsidP="0001190D" w:rsidRDefault="00AF10E5" w14:paraId="684C877B" w14:textId="68E446A2">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0288" behindDoc="0" locked="0" layoutInCell="1" allowOverlap="1" wp14:anchorId="18769523" wp14:editId="539084E5">
                    <wp:simplePos x="635" y="635"/>
                    <wp:positionH relativeFrom="page">
                      <wp:align>left</wp:align>
                    </wp:positionH>
                    <wp:positionV relativeFrom="page">
                      <wp:align>bottom</wp:align>
                    </wp:positionV>
                    <wp:extent cx="444500" cy="295275"/>
                    <wp:effectExtent l="0" t="0" r="12700" b="0"/>
                    <wp:wrapNone/>
                    <wp:docPr id="3"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AF10E5" w:rsidR="00AF10E5" w:rsidP="00AF10E5" w:rsidRDefault="00AF10E5" w14:paraId="737E3E7E" w14:textId="4D305DEF">
                                <w:pPr>
                                  <w:spacing w:after="0"/>
                                  <w:rPr>
                                    <w:rFonts w:ascii="Calibri" w:hAnsi="Calibri" w:eastAsia="Calibri" w:cs="Calibri"/>
                                    <w:noProof/>
                                    <w:color w:val="000000"/>
                                    <w:sz w:val="12"/>
                                    <w:szCs w:val="12"/>
                                  </w:rPr>
                                </w:pPr>
                                <w:r w:rsidRPr="00AF10E5">
                                  <w:rPr>
                                    <w:rFonts w:ascii="Calibri" w:hAnsi="Calibri" w:eastAsia="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020C35DC">
                  <v:shapetype id="_x0000_t202" coordsize="21600,21600" o:spt="202" path="m,l,21600r21600,l21600,xe" w14:anchorId="18769523">
                    <v:stroke joinstyle="miter"/>
                    <v:path gradientshapeok="t" o:connecttype="rect"/>
                  </v:shapetype>
                  <v:shape id="Tekstboks 3" style="position:absolute;margin-left:0;margin-top:0;width:35pt;height:23.25pt;z-index:251660288;visibility:visible;mso-wrap-style:none;mso-wrap-distance-left:0;mso-wrap-distance-top:0;mso-wrap-distance-right:0;mso-wrap-distance-bottom:0;mso-position-horizontal:left;mso-position-horizontal-relative:page;mso-position-vertical:bottom;mso-position-vertical-relative:page;v-text-anchor:bottom" alt="Inter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">
                    <v:fill o:detectmouseclick="t"/>
                    <v:textbox style="mso-fit-shape-to-text:t" inset="20pt,0,0,15pt">
                      <w:txbxContent>
                        <w:p w:rsidRPr="00AF10E5" w:rsidR="00AF10E5" w:rsidP="00AF10E5" w:rsidRDefault="00AF10E5" w14:paraId="32BDCD2C" w14:textId="4D305DEF">
                          <w:pPr>
                            <w:spacing w:after="0"/>
                            <w:rPr>
                              <w:rFonts w:ascii="Calibri" w:hAnsi="Calibri" w:eastAsia="Calibri" w:cs="Calibri"/>
                              <w:noProof/>
                              <w:color w:val="000000"/>
                              <w:sz w:val="12"/>
                              <w:szCs w:val="12"/>
                            </w:rPr>
                          </w:pPr>
                          <w:r w:rsidRPr="00AF10E5">
                            <w:rPr>
                              <w:rFonts w:ascii="Calibri" w:hAnsi="Calibri" w:eastAsia="Calibri" w:cs="Calibri"/>
                              <w:noProof/>
                              <w:color w:val="000000"/>
                              <w:sz w:val="12"/>
                              <w:szCs w:val="12"/>
                            </w:rPr>
                            <w:t>Intern</w:t>
                          </w:r>
                        </w:p>
                      </w:txbxContent>
                    </v:textbox>
                    <w10:wrap anchorx="page" anchory="page"/>
                  </v:shape>
                </w:pict>
              </mc:Fallback>
            </mc:AlternateContent>
          </w:r>
          <w:r w:rsidRPr="00907B33" w:rsidR="0001190D">
            <w:rPr>
              <w:bCs/>
              <w:color w:val="003087" w:themeColor="text2"/>
              <w:sz w:val="18"/>
              <w:szCs w:val="18"/>
            </w:rPr>
            <w:t>Sykehusinnkjøp HF</w:t>
          </w:r>
          <w:r w:rsidRPr="00907B33" w:rsidR="0001190D">
            <w:rPr>
              <w:color w:val="003087" w:themeColor="text2"/>
              <w:sz w:val="18"/>
              <w:szCs w:val="18"/>
            </w:rPr>
            <w:t xml:space="preserve"> </w:t>
          </w:r>
          <w:r w:rsidRPr="00421342" w:rsidR="0001190D">
            <w:rPr>
              <w:b w:val="0"/>
              <w:bCs/>
              <w:color w:val="003087" w:themeColor="text2"/>
              <w:sz w:val="18"/>
              <w:szCs w:val="18"/>
            </w:rPr>
            <w:t>– sykehusinnkjop.no</w:t>
          </w:r>
        </w:p>
      </w:tc>
      <w:tc>
        <w:tcPr>
          <w:tcW w:w="2500" w:type="pct"/>
          <w:shd w:val="clear" w:color="auto" w:fill="auto"/>
        </w:tcPr>
        <w:p w:rsidRPr="00907B33" w:rsidR="0001190D" w:rsidP="0001190D" w:rsidRDefault="0001190D" w14:paraId="5AF6732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01190D" w:rsidTr="00413353" w14:paraId="2FEC6ED0"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01190D" w:rsidP="0001190D" w:rsidRDefault="00BD026A" w14:paraId="53F29CF2" w14:textId="45431169">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rsidRPr="00907B33" w:rsidR="0001190D" w:rsidP="0001190D" w:rsidRDefault="0001190D" w14:paraId="1D7BC2CA"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01190D" w:rsidR="004B54E4" w:rsidP="0001190D" w:rsidRDefault="004B54E4" w14:paraId="1C63FA94"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4F084A" w:rsidTr="003D3F41" w14:paraId="1479039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4F084A" w:rsidP="004F084A" w:rsidRDefault="00AF10E5" w14:paraId="0791BDBC" w14:textId="17AF56D9">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58240" behindDoc="0" locked="0" layoutInCell="1" allowOverlap="1" wp14:anchorId="3CA37A0E" wp14:editId="28435135">
                    <wp:simplePos x="635" y="635"/>
                    <wp:positionH relativeFrom="page">
                      <wp:align>left</wp:align>
                    </wp:positionH>
                    <wp:positionV relativeFrom="page">
                      <wp:align>bottom</wp:align>
                    </wp:positionV>
                    <wp:extent cx="444500" cy="295275"/>
                    <wp:effectExtent l="0" t="0" r="12700" b="0"/>
                    <wp:wrapNone/>
                    <wp:docPr id="1"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AF10E5" w:rsidR="00AF10E5" w:rsidP="00AF10E5" w:rsidRDefault="00AF10E5" w14:paraId="15D0ED49" w14:textId="0B2BBECC">
                                <w:pPr>
                                  <w:spacing w:after="0"/>
                                  <w:rPr>
                                    <w:rFonts w:ascii="Calibri" w:hAnsi="Calibri" w:eastAsia="Calibri" w:cs="Calibri"/>
                                    <w:noProof/>
                                    <w:color w:val="000000"/>
                                    <w:sz w:val="12"/>
                                    <w:szCs w:val="12"/>
                                  </w:rPr>
                                </w:pPr>
                                <w:r w:rsidRPr="00AF10E5">
                                  <w:rPr>
                                    <w:rFonts w:ascii="Calibri" w:hAnsi="Calibri" w:eastAsia="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5EAF71B7">
                  <v:shapetype id="_x0000_t202" coordsize="21600,21600" o:spt="202" path="m,l,21600r21600,l21600,xe" w14:anchorId="3CA37A0E">
                    <v:stroke joinstyle="miter"/>
                    <v:path gradientshapeok="t" o:connecttype="rect"/>
                  </v:shapetype>
                  <v:shape id="Tekstboks 1" style="position:absolute;margin-left:0;margin-top:0;width:35pt;height:23.25pt;z-index:251658240;visibility:visible;mso-wrap-style:none;mso-wrap-distance-left:0;mso-wrap-distance-top:0;mso-wrap-distance-right:0;mso-wrap-distance-bottom:0;mso-position-horizontal:left;mso-position-horizontal-relative:page;mso-position-vertical:bottom;mso-position-vertical-relative:page;v-text-anchor:bottom" alt="Inter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v:fill o:detectmouseclick="t"/>
                    <v:textbox style="mso-fit-shape-to-text:t" inset="20pt,0,0,15pt">
                      <w:txbxContent>
                        <w:p w:rsidRPr="00AF10E5" w:rsidR="00AF10E5" w:rsidP="00AF10E5" w:rsidRDefault="00AF10E5" w14:paraId="1CB37BD9" w14:textId="0B2BBECC">
                          <w:pPr>
                            <w:spacing w:after="0"/>
                            <w:rPr>
                              <w:rFonts w:ascii="Calibri" w:hAnsi="Calibri" w:eastAsia="Calibri" w:cs="Calibri"/>
                              <w:noProof/>
                              <w:color w:val="000000"/>
                              <w:sz w:val="12"/>
                              <w:szCs w:val="12"/>
                            </w:rPr>
                          </w:pPr>
                          <w:r w:rsidRPr="00AF10E5">
                            <w:rPr>
                              <w:rFonts w:ascii="Calibri" w:hAnsi="Calibri" w:eastAsia="Calibri" w:cs="Calibri"/>
                              <w:noProof/>
                              <w:color w:val="000000"/>
                              <w:sz w:val="12"/>
                              <w:szCs w:val="12"/>
                            </w:rPr>
                            <w:t>Intern</w:t>
                          </w:r>
                        </w:p>
                      </w:txbxContent>
                    </v:textbox>
                    <w10:wrap anchorx="page" anchory="page"/>
                  </v:shape>
                </w:pict>
              </mc:Fallback>
            </mc:AlternateContent>
          </w:r>
          <w:r w:rsidRPr="00907B33" w:rsidR="004F084A">
            <w:rPr>
              <w:bCs/>
              <w:color w:val="003087" w:themeColor="text2"/>
              <w:sz w:val="18"/>
              <w:szCs w:val="18"/>
            </w:rPr>
            <w:t>Sykehusinnkjøp HF</w:t>
          </w:r>
          <w:r w:rsidRPr="00907B33" w:rsidR="004F084A">
            <w:rPr>
              <w:color w:val="003087" w:themeColor="text2"/>
              <w:sz w:val="18"/>
              <w:szCs w:val="18"/>
            </w:rPr>
            <w:t xml:space="preserve"> </w:t>
          </w:r>
          <w:r w:rsidRPr="00421342" w:rsidR="004F084A">
            <w:rPr>
              <w:b w:val="0"/>
              <w:bCs/>
              <w:color w:val="003087" w:themeColor="text2"/>
              <w:sz w:val="18"/>
              <w:szCs w:val="18"/>
            </w:rPr>
            <w:t>– sykehusinnkjop.no</w:t>
          </w:r>
        </w:p>
      </w:tc>
      <w:tc>
        <w:tcPr>
          <w:tcW w:w="2500" w:type="pct"/>
          <w:shd w:val="clear" w:color="auto" w:fill="auto"/>
        </w:tcPr>
        <w:p w:rsidRPr="00907B33" w:rsidR="004F084A" w:rsidP="004F084A" w:rsidRDefault="004F084A" w14:paraId="7D287763"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4F084A" w:rsidTr="003D3F41" w14:paraId="03FD4887"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4F084A" w:rsidP="004F084A" w:rsidRDefault="00BD026A" w14:paraId="018C27DB" w14:textId="5E76DF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versjon 07-2023</w:t>
          </w:r>
        </w:p>
      </w:tc>
      <w:tc>
        <w:tcPr>
          <w:tcW w:w="2500" w:type="pct"/>
          <w:shd w:val="clear" w:color="auto" w:fill="auto"/>
        </w:tcPr>
        <w:p w:rsidRPr="00907B33" w:rsidR="004F084A" w:rsidP="004F084A" w:rsidRDefault="004F084A" w14:paraId="78E1A82A"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rsidR="004F084A" w:rsidRDefault="004F084A" w14:paraId="26D4060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593C" w:rsidP="008A6B54" w:rsidRDefault="00C2593C" w14:paraId="206968F7" w14:textId="77777777">
      <w:pPr>
        <w:spacing w:after="0" w:line="240" w:lineRule="auto"/>
      </w:pPr>
      <w:r>
        <w:separator/>
      </w:r>
    </w:p>
  </w:footnote>
  <w:footnote w:type="continuationSeparator" w:id="0">
    <w:p w:rsidR="00C2593C" w:rsidP="008A6B54" w:rsidRDefault="00C2593C" w14:paraId="39D8E5E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E3FC0" w:rsidR="004F084A" w:rsidP="00CC7357" w:rsidRDefault="00CC7357" w14:paraId="48C26EF3" w14:textId="002BE2EC">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24FEF"/>
    <w:rsid w:val="001457DD"/>
    <w:rsid w:val="00172E83"/>
    <w:rsid w:val="00174C26"/>
    <w:rsid w:val="00234B11"/>
    <w:rsid w:val="002C03B4"/>
    <w:rsid w:val="002C5C80"/>
    <w:rsid w:val="002D33F1"/>
    <w:rsid w:val="002F21B1"/>
    <w:rsid w:val="00311005"/>
    <w:rsid w:val="00343F56"/>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AF10E5"/>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D6AD8"/>
    <w:rsid w:val="0AECF3A1"/>
    <w:rsid w:val="0B4F375A"/>
    <w:rsid w:val="0D4AD08A"/>
    <w:rsid w:val="0FA73C67"/>
    <w:rsid w:val="21BCACB3"/>
    <w:rsid w:val="224CF385"/>
    <w:rsid w:val="224CF385"/>
    <w:rsid w:val="22A1BB0D"/>
    <w:rsid w:val="243D8B6E"/>
    <w:rsid w:val="2896E8C4"/>
    <w:rsid w:val="39DE9A24"/>
    <w:rsid w:val="3B3DF84E"/>
    <w:rsid w:val="3C742AD4"/>
    <w:rsid w:val="3C742AD4"/>
    <w:rsid w:val="3E0FFB35"/>
    <w:rsid w:val="446C6B00"/>
    <w:rsid w:val="49486966"/>
    <w:rsid w:val="4B2F50E4"/>
    <w:rsid w:val="4C1FF1D6"/>
    <w:rsid w:val="4FB431C0"/>
    <w:rsid w:val="582C2FC5"/>
    <w:rsid w:val="58D0FDC1"/>
    <w:rsid w:val="5EFDB502"/>
    <w:rsid w:val="62BFA849"/>
    <w:rsid w:val="72C3D06B"/>
    <w:rsid w:val="76C6B24F"/>
    <w:rsid w:val="7C0A5114"/>
    <w:rsid w:val="7CAAB9C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9"/>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color w:val="auto"/>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l2br w:val="nil"/>
          <w:tr2bl w:val="nil"/>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 Type="http://schemas.microsoft.com/office/2011/relationships/people" Target="people.xml" Id="R3895e5de0f724f86" /><Relationship Type="http://schemas.microsoft.com/office/2011/relationships/commentsExtended" Target="commentsExtended.xml" Id="Rcdcca23e04e24d88" /><Relationship Type="http://schemas.microsoft.com/office/2016/09/relationships/commentsIds" Target="commentsIds.xml" Id="Re11df52872774c6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e4a06eb1-355f-4606-9f85-69577f12dff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F4F9B5898F9FB4DBE3B04A0CB1792C7" ma:contentTypeVersion="8" ma:contentTypeDescription="Opprett et nytt dokument." ma:contentTypeScope="" ma:versionID="567d46235cc1eb486f1cf13f5e9dfd85">
  <xsd:schema xmlns:xsd="http://www.w3.org/2001/XMLSchema" xmlns:xs="http://www.w3.org/2001/XMLSchema" xmlns:p="http://schemas.microsoft.com/office/2006/metadata/properties" xmlns:ns1="http://schemas.microsoft.com/sharepoint/v3" xmlns:ns2="49a0256d-5c79-4bb5-b56a-aa5d02f70dea" xmlns:ns3="e4a06eb1-355f-4606-9f85-69577f12dff7" targetNamespace="http://schemas.microsoft.com/office/2006/metadata/properties" ma:root="true" ma:fieldsID="5b5460249c6b1bf67af69ce1fe338821" ns1:_="" ns2:_="" ns3:_="">
    <xsd:import namespace="http://schemas.microsoft.com/sharepoint/v3"/>
    <xsd:import namespace="49a0256d-5c79-4bb5-b56a-aa5d02f70dea"/>
    <xsd:import namespace="e4a06eb1-355f-4606-9f85-69577f12dff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genskaper for samordnet samsvarspolicy" ma:hidden="true" ma:internalName="_ip_UnifiedCompliancePolicyProperties">
      <xsd:simpleType>
        <xsd:restriction base="dms:Note"/>
      </xsd:simpleType>
    </xsd:element>
    <xsd:element name="_ip_UnifiedCompliancePolicyUIAction" ma:index="15"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a0256d-5c79-4bb5-b56a-aa5d02f70d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a06eb1-355f-4606-9f85-69577f12dff7"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9585888F-9294-484A-944D-38DC5BEE1D24}"/>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Sykehusinnkjøp%20-%20mal%20uten%20overskrift%20nummer.dotx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Lund, Hilde Fines</cp:lastModifiedBy>
  <cp:revision>7</cp:revision>
  <dcterms:created xsi:type="dcterms:W3CDTF">2024-04-23T11:58:00Z</dcterms:created>
  <dcterms:modified xsi:type="dcterms:W3CDTF">2024-11-12T13:03:38Z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0x010100DF4F9B5898F9FB4DBE3B04A0CB1792C7</vt:lpwstr>
  </property>
  <property fmtid="{D5CDD505-2E9C-101B-9397-08002B2CF9AE}" pid="3" name="ClassificationContentMarkingFooterShapeIds">
    <vt:lpwstr>1,2,3</vt:lpwstr>
  </property>
  <property fmtid="{D5CDD505-2E9C-101B-9397-08002B2CF9AE}" pid="4" name="ClassificationContentMarkingFooterFontProps">
    <vt:lpwstr>#000000,6,Calibri</vt:lpwstr>
  </property>
  <property fmtid="{D5CDD505-2E9C-101B-9397-08002B2CF9AE}" pid="5" name="ClassificationContentMarkingFooterText">
    <vt:lpwstr>Intern</vt:lpwstr>
  </property>
  <property fmtid="{D5CDD505-2E9C-101B-9397-08002B2CF9AE}" pid="6" name="MSIP_Label_27c53dd1-6ec2-448f-b81e-3adee47fd651_Enabled">
    <vt:lpwstr>true</vt:lpwstr>
  </property>
  <property fmtid="{D5CDD505-2E9C-101B-9397-08002B2CF9AE}" pid="7" name="MSIP_Label_27c53dd1-6ec2-448f-b81e-3adee47fd651_SetDate">
    <vt:lpwstr>2024-04-23T11:58:52Z</vt:lpwstr>
  </property>
  <property fmtid="{D5CDD505-2E9C-101B-9397-08002B2CF9AE}" pid="8" name="MSIP_Label_27c53dd1-6ec2-448f-b81e-3adee47fd651_Method">
    <vt:lpwstr>Standard</vt:lpwstr>
  </property>
  <property fmtid="{D5CDD505-2E9C-101B-9397-08002B2CF9AE}" pid="9" name="MSIP_Label_27c53dd1-6ec2-448f-b81e-3adee47fd651_Name">
    <vt:lpwstr>Intern</vt:lpwstr>
  </property>
  <property fmtid="{D5CDD505-2E9C-101B-9397-08002B2CF9AE}" pid="10" name="MSIP_Label_27c53dd1-6ec2-448f-b81e-3adee47fd651_SiteId">
    <vt:lpwstr>92c8809f-91e0-445b-804f-b6a7b43ef73a</vt:lpwstr>
  </property>
  <property fmtid="{D5CDD505-2E9C-101B-9397-08002B2CF9AE}" pid="11" name="MSIP_Label_27c53dd1-6ec2-448f-b81e-3adee47fd651_ActionId">
    <vt:lpwstr>5f2c86b0-dbf8-4327-b10a-158e1072bec9</vt:lpwstr>
  </property>
  <property fmtid="{D5CDD505-2E9C-101B-9397-08002B2CF9AE}" pid="12" name="MSIP_Label_27c53dd1-6ec2-448f-b81e-3adee47fd651_ContentBits">
    <vt:lpwstr>2</vt:lpwstr>
  </property>
  <property fmtid="{D5CDD505-2E9C-101B-9397-08002B2CF9AE}" pid="13" name="Order">
    <vt:r8>3400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